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1</w:t>
      </w:r>
    </w:p>
    <w:p w14:paraId="07833756" w14:textId="39C998DF" w:rsidR="004B4FD0" w:rsidRPr="00EA192A" w:rsidRDefault="007D2AE1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Mesa</w:t>
      </w:r>
    </w:p>
    <w:p w14:paraId="4FEE9BC2" w14:textId="289A69F5" w:rsidR="007A7500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67C49E07" w14:textId="77777777" w:rsidR="0080432E" w:rsidRDefault="00482CD3" w:rsidP="00482CD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Primeiro, construa a mesa a partir das instruções de construção e deixe de fora os suportes inclinados.</w:t>
      </w:r>
      <w:r>
        <w:rPr>
          <w:rFonts w:ascii="Comic Sans MS" w:hAnsi="Comic Sans MS"/>
        </w:rPr>
        <w:t xml:space="preserve"> </w:t>
      </w:r>
    </w:p>
    <w:p w14:paraId="6E668160" w14:textId="7CEF56DE" w:rsidR="006D4F01" w:rsidRDefault="00877886" w:rsidP="00482CD3">
      <w:pPr>
        <w:rPr>
          <w:noProof/>
        </w:rPr>
      </w:pPr>
      <w:r>
        <w:rPr>
          <w:rFonts w:ascii="Comic Sans MS" w:hAnsi="Comic Sans MS"/>
        </w:rPr>
        <w:t xml:space="preserve">Montá-la </w:t>
      </w:r>
      <w:r>
        <w:rPr>
          <w:b/>
          <w:rFonts w:ascii="Comic Sans MS" w:hAnsi="Comic Sans MS"/>
        </w:rPr>
        <w:t xml:space="preserve">com as pernas apertadas</w:t>
      </w:r>
      <w:r>
        <w:rPr>
          <w:rFonts w:ascii="Comic Sans MS" w:hAnsi="Comic Sans MS"/>
        </w:rPr>
        <w:t xml:space="preserve">, como nesta foto:</w:t>
      </w:r>
      <w:r>
        <w:t xml:space="preserve"> </w:t>
      </w:r>
    </w:p>
    <w:p w14:paraId="04E48B2C" w14:textId="77777777" w:rsidR="0080432E" w:rsidRDefault="0080432E" w:rsidP="00482CD3">
      <w:pPr>
        <w:rPr>
          <w:noProof/>
        </w:rPr>
      </w:pPr>
    </w:p>
    <w:p w14:paraId="46DFB77E" w14:textId="682F01D7" w:rsidR="00482CD3" w:rsidRPr="006E5363" w:rsidRDefault="00751D91" w:rsidP="00482CD3">
      <w:pPr>
        <w:rPr>
          <w:rFonts w:ascii="Comic Sans MS" w:hAnsi="Comic Sans MS" w:cstheme="minorBidi"/>
        </w:rPr>
      </w:pPr>
      <w:r>
        <w:drawing>
          <wp:inline distT="0" distB="0" distL="0" distR="0" wp14:anchorId="373B01B9" wp14:editId="00C03A77">
            <wp:extent cx="5760085" cy="267652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A71DB" w14:textId="709EC4FC" w:rsidR="006E6803" w:rsidRDefault="006E6803" w:rsidP="00482CD3"/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1422834B" w14:textId="5F193BDA" w:rsidR="00EA192A" w:rsidRDefault="00A43A0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Pressione com o dedo em vários pontos da mesa.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pode dizer sobre o comportamento inclinado da mesa?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 a estabilidade das pernas?</w:t>
      </w:r>
    </w:p>
    <w:p w14:paraId="490C163E" w14:textId="50DA7C9F" w:rsidR="00482CD3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4B35C7E1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941D130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51F81D0" w14:textId="10AB78EE" w:rsidR="006E6803" w:rsidRDefault="006E6803" w:rsidP="006E680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Projete a mesa de acordo com as instruções de construção:</w:t>
      </w:r>
    </w:p>
    <w:p w14:paraId="44C3CC73" w14:textId="5562E58A" w:rsidR="006E6803" w:rsidRDefault="006E6803" w:rsidP="006E6803">
      <w:pPr>
        <w:rPr>
          <w:rFonts w:ascii="Comic Sans MS" w:hAnsi="Comic Sans MS" w:cstheme="minorBidi"/>
        </w:rPr>
      </w:pPr>
    </w:p>
    <w:p w14:paraId="268720FC" w14:textId="34EF6647" w:rsidR="006E6803" w:rsidRDefault="006E5363" w:rsidP="006E680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Que melhorias o "novo modelo" tem?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Quais são as desvantagens na aplicação prática?</w:t>
      </w:r>
    </w:p>
    <w:p w14:paraId="631EE965" w14:textId="19895AF7" w:rsidR="00961285" w:rsidRDefault="00565D33" w:rsidP="00565D33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45737AAA" wp14:editId="61C0FAB0">
            <wp:extent cx="2189285" cy="2302999"/>
            <wp:effectExtent l="0" t="0" r="1905" b="2540"/>
            <wp:docPr id="6" name="Grafik 6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LEGO, Spielzeug enthält.&#10;&#10;Automatisch generierte Beschreibung"/>
                    <pic:cNvPicPr/>
                  </pic:nvPicPr>
                  <pic:blipFill rotWithShape="1">
                    <a:blip r:embed="rId11"/>
                    <a:srcRect l="34801" t="5938" r="27181" b="7649"/>
                    <a:stretch/>
                  </pic:blipFill>
                  <pic:spPr bwMode="auto">
                    <a:xfrm>
                      <a:off x="0" y="0"/>
                      <a:ext cx="2189806" cy="2303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82C67D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E05AA37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A5FBCBF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BEBC2D1" w14:textId="77777777" w:rsidR="00961285" w:rsidRPr="00EA192A" w:rsidRDefault="00961285" w:rsidP="006E6803">
      <w:pPr>
        <w:rPr>
          <w:rFonts w:ascii="Comic Sans MS" w:hAnsi="Comic Sans MS" w:cstheme="minorBidi"/>
        </w:rPr>
      </w:pP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5890F9BE" w14:textId="5FD24782" w:rsidR="006722E7" w:rsidRDefault="00961285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Como você pode combinar a experiência de ambos os modelos para que eles combinem as vantagens de ambas as variantes?</w:t>
      </w:r>
    </w:p>
    <w:p w14:paraId="5C41A2A4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D096683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4CAE8FDF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482D796" w14:textId="77777777" w:rsidR="008759A9" w:rsidRPr="00EA192A" w:rsidRDefault="008759A9" w:rsidP="006722E7">
      <w:pPr>
        <w:rPr>
          <w:rFonts w:ascii="Comic Sans MS" w:hAnsi="Comic Sans MS" w:cstheme="minorBidi"/>
        </w:rPr>
      </w:pPr>
    </w:p>
    <w:p w14:paraId="40057D3D" w14:textId="2CE1EDC7" w:rsidR="000E4466" w:rsidRDefault="006722E7" w:rsidP="006722E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Dica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</w:p>
    <w:p w14:paraId="726BB83E" w14:textId="096B17EC" w:rsidR="003D50F8" w:rsidRPr="00EA192A" w:rsidRDefault="003D50F8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protótipo melhorado em uma escala menor (um tampo preto como mesa), então você precisará de menos peças</w:t>
      </w:r>
    </w:p>
    <w:sectPr w:rsidR="003D50F8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059F5" w14:textId="77777777" w:rsidR="00782E0E" w:rsidRDefault="00782E0E">
      <w:r>
        <w:separator/>
      </w:r>
    </w:p>
  </w:endnote>
  <w:endnote w:type="continuationSeparator" w:id="0">
    <w:p w14:paraId="6E45E9EF" w14:textId="77777777" w:rsidR="00782E0E" w:rsidRDefault="0078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485F" w14:textId="77777777" w:rsidR="00782E0E" w:rsidRDefault="00782E0E">
      <w:r>
        <w:separator/>
      </w:r>
    </w:p>
  </w:footnote>
  <w:footnote w:type="continuationSeparator" w:id="0">
    <w:p w14:paraId="3673432F" w14:textId="77777777" w:rsidR="00782E0E" w:rsidRDefault="0078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Estática Avançado </w:t>
    </w:r>
    <w:bookmarkEnd w:id="0"/>
    <w:r>
      <w:t xml:space="preserve">– </w:t>
    </w:r>
    <w:bookmarkEnd w:id="1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6D91"/>
    <w:rsid w:val="00091D08"/>
    <w:rsid w:val="00096056"/>
    <w:rsid w:val="000A14B0"/>
    <w:rsid w:val="000A58E5"/>
    <w:rsid w:val="000A7EB9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08A1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269E"/>
    <w:rsid w:val="00204678"/>
    <w:rsid w:val="002046AD"/>
    <w:rsid w:val="00205E7E"/>
    <w:rsid w:val="00217A7E"/>
    <w:rsid w:val="002323C1"/>
    <w:rsid w:val="002406B5"/>
    <w:rsid w:val="00241577"/>
    <w:rsid w:val="002468BB"/>
    <w:rsid w:val="00247250"/>
    <w:rsid w:val="00251174"/>
    <w:rsid w:val="00251924"/>
    <w:rsid w:val="002519F5"/>
    <w:rsid w:val="00251C9F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0F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1953"/>
    <w:rsid w:val="00482CD3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5D33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19FA"/>
    <w:rsid w:val="005D2CD9"/>
    <w:rsid w:val="005E45EB"/>
    <w:rsid w:val="005E57C1"/>
    <w:rsid w:val="005E5BA2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D4F01"/>
    <w:rsid w:val="006E3468"/>
    <w:rsid w:val="006E5040"/>
    <w:rsid w:val="006E5363"/>
    <w:rsid w:val="006E5EA8"/>
    <w:rsid w:val="006E6803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1D91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0E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432E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59A9"/>
    <w:rsid w:val="0087788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1285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3A0E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203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0DDA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1ECA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1F94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D1A78"/>
    <w:rsid w:val="00EE0456"/>
    <w:rsid w:val="00EE193C"/>
    <w:rsid w:val="00EE586D"/>
    <w:rsid w:val="00EE5CB5"/>
    <w:rsid w:val="00EF323F"/>
    <w:rsid w:val="00EF6673"/>
    <w:rsid w:val="00EF7D3D"/>
    <w:rsid w:val="00F17816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3ACD"/>
    <w:rsid w:val="00F96926"/>
    <w:rsid w:val="00FA2682"/>
    <w:rsid w:val="00FB0D10"/>
    <w:rsid w:val="00FB1E99"/>
    <w:rsid w:val="00FB23E2"/>
    <w:rsid w:val="00FB4130"/>
    <w:rsid w:val="00FB51B5"/>
    <w:rsid w:val="00FB7830"/>
    <w:rsid w:val="00FC0741"/>
    <w:rsid w:val="00FC135F"/>
    <w:rsid w:val="00FC2057"/>
    <w:rsid w:val="00FC3045"/>
    <w:rsid w:val="00FE72C3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3792-02BA-4870-8CAF-A6CC12A7D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www.w3.org/XML/1998/namespace"/>
    <ds:schemaRef ds:uri="http://schemas.microsoft.com/office/2006/metadata/properties"/>
    <ds:schemaRef ds:uri="ea79bf52-7098-41fc-8881-a3872bd99c4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047a197-46ab-4299-92cd-ec119e6fe81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1399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Stephan Kallauch</dc:creator>
  <cp:keywords/>
  <dc:description/>
  <cp:lastModifiedBy>Jörg Torkler</cp:lastModifiedBy>
  <cp:revision>38</cp:revision>
  <cp:lastPrinted>2021-08-19T17:10:00Z</cp:lastPrinted>
  <dcterms:created xsi:type="dcterms:W3CDTF">2021-09-13T08:00:00Z</dcterms:created>
  <dcterms:modified xsi:type="dcterms:W3CDTF">2022-07-21T06:39:00Z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